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D72" w:rsidRDefault="00C44D72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5</w:t>
      </w:r>
    </w:p>
    <w:p w:rsidR="00C44D72" w:rsidRDefault="00C44D72" w:rsidP="009F3AB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к решению </w:t>
      </w:r>
    </w:p>
    <w:p w:rsidR="00C44D72" w:rsidRDefault="00C44D72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28.05.2013№63</w:t>
      </w:r>
    </w:p>
    <w:p w:rsidR="00C44D72" w:rsidRDefault="00C44D72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ФГБУ ДС «Озеро Шира»</w:t>
      </w:r>
    </w:p>
    <w:p w:rsidR="00C44D72" w:rsidRDefault="00C44D72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4D72" w:rsidRDefault="00C44D72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44D72" w:rsidRDefault="00C44D72">
      <w:r w:rsidRPr="008E19B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98.25pt;height:363.75pt;visibility:visible">
            <v:imagedata r:id="rId4" o:title=""/>
          </v:shape>
        </w:pict>
      </w:r>
    </w:p>
    <w:sectPr w:rsidR="00C44D72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0464A9"/>
    <w:rsid w:val="0009763B"/>
    <w:rsid w:val="00141A05"/>
    <w:rsid w:val="00354A5E"/>
    <w:rsid w:val="005121DE"/>
    <w:rsid w:val="005B55E1"/>
    <w:rsid w:val="008D2CCA"/>
    <w:rsid w:val="008E19B3"/>
    <w:rsid w:val="008F2E16"/>
    <w:rsid w:val="009F3ABB"/>
    <w:rsid w:val="00A0083E"/>
    <w:rsid w:val="00C44D72"/>
    <w:rsid w:val="00DF7615"/>
    <w:rsid w:val="00FD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39</Words>
  <Characters>227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9</cp:revision>
  <cp:lastPrinted>2013-05-29T01:02:00Z</cp:lastPrinted>
  <dcterms:created xsi:type="dcterms:W3CDTF">2013-05-24T07:28:00Z</dcterms:created>
  <dcterms:modified xsi:type="dcterms:W3CDTF">2013-05-29T01:03:00Z</dcterms:modified>
</cp:coreProperties>
</file>